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87C1A" w14:textId="4209FEA2" w:rsidR="00743F5F" w:rsidRPr="00743F5F" w:rsidRDefault="00743F5F" w:rsidP="00743F5F">
      <w:pPr>
        <w:pStyle w:val="Unittitle"/>
      </w:pPr>
      <w:r>
        <w:t xml:space="preserve">6. </w:t>
      </w:r>
      <w:r w:rsidR="00F91E19">
        <w:t>Construction m</w:t>
      </w:r>
      <w:r>
        <w:t>easurement principles</w:t>
      </w:r>
    </w:p>
    <w:p w14:paraId="429DAF1D" w14:textId="25B63DBE" w:rsidR="00743F5F" w:rsidRPr="00CB6F8F" w:rsidRDefault="00743F5F" w:rsidP="00CB6F8F">
      <w:pPr>
        <w:pStyle w:val="Heading1"/>
      </w:pPr>
      <w:r>
        <w:t>Worksheet A</w:t>
      </w:r>
      <w:r w:rsidRPr="00D639B0">
        <w:t xml:space="preserve">: Additional calculation </w:t>
      </w:r>
      <w:r w:rsidRPr="00692A45">
        <w:t>(</w:t>
      </w:r>
      <w:r>
        <w:t>learner</w:t>
      </w:r>
      <w:r w:rsidRPr="00692A45">
        <w:t>)</w:t>
      </w:r>
    </w:p>
    <w:p w14:paraId="3653B1D2" w14:textId="3B017E46" w:rsidR="00743F5F" w:rsidRPr="000B71A2" w:rsidRDefault="00743F5F" w:rsidP="00EC5C00">
      <w:pPr>
        <w:rPr>
          <w:sz w:val="28"/>
          <w:szCs w:val="28"/>
        </w:rPr>
      </w:pPr>
      <w:r w:rsidRPr="00CB6F8F">
        <w:rPr>
          <w:szCs w:val="22"/>
        </w:rPr>
        <w:t>The drawing below shows the foundations for a new house. The foundations are 1m wide and 1.5m deep</w:t>
      </w:r>
      <w:r w:rsidRPr="000B71A2">
        <w:rPr>
          <w:sz w:val="28"/>
          <w:szCs w:val="28"/>
        </w:rPr>
        <w:t>.</w:t>
      </w:r>
    </w:p>
    <w:p w14:paraId="43D9874D" w14:textId="43561D7E" w:rsidR="00743F5F" w:rsidRDefault="006C592A" w:rsidP="00EC5C00">
      <w:r w:rsidRPr="00CB6F8F">
        <w:rPr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C0244DF" wp14:editId="425BB6B9">
                <wp:simplePos x="0" y="0"/>
                <wp:positionH relativeFrom="column">
                  <wp:posOffset>-120650</wp:posOffset>
                </wp:positionH>
                <wp:positionV relativeFrom="paragraph">
                  <wp:posOffset>42545</wp:posOffset>
                </wp:positionV>
                <wp:extent cx="6252845" cy="4714875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2845" cy="4714875"/>
                          <a:chOff x="0" y="0"/>
                          <a:chExt cx="6253201" cy="4714900"/>
                        </a:xfrm>
                      </wpg:grpSpPr>
                      <wpg:grpSp>
                        <wpg:cNvPr id="41" name="Group 41"/>
                        <wpg:cNvGrpSpPr/>
                        <wpg:grpSpPr>
                          <a:xfrm>
                            <a:off x="497434" y="373075"/>
                            <a:ext cx="5105400" cy="3981450"/>
                            <a:chOff x="0" y="0"/>
                            <a:chExt cx="5105400" cy="3981450"/>
                          </a:xfrm>
                        </wpg:grpSpPr>
                        <wps:wsp>
                          <wps:cNvPr id="42" name="Rectangle 42"/>
                          <wps:cNvSpPr/>
                          <wps:spPr>
                            <a:xfrm>
                              <a:off x="0" y="1571625"/>
                              <a:ext cx="5095875" cy="240982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43"/>
                          <wps:cNvSpPr/>
                          <wps:spPr>
                            <a:xfrm>
                              <a:off x="552450" y="2038350"/>
                              <a:ext cx="4076700" cy="14573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Rectangle 44"/>
                          <wps:cNvSpPr/>
                          <wps:spPr>
                            <a:xfrm>
                              <a:off x="3152775" y="0"/>
                              <a:ext cx="1952625" cy="20383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Rectangle 45"/>
                          <wps:cNvSpPr/>
                          <wps:spPr>
                            <a:xfrm>
                              <a:off x="3590925" y="466725"/>
                              <a:ext cx="1038225" cy="16859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6" name="Straight Arrow Connector 46"/>
                        <wps:cNvCnPr/>
                        <wps:spPr>
                          <a:xfrm>
                            <a:off x="498958" y="4553102"/>
                            <a:ext cx="5104765" cy="0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26080" y="4403750"/>
                            <a:ext cx="561975" cy="3111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126F97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7m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" name="Straight Arrow Connector 48"/>
                        <wps:cNvCnPr/>
                        <wps:spPr>
                          <a:xfrm>
                            <a:off x="3688385" y="163982"/>
                            <a:ext cx="1908175" cy="0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67174" y="0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D6196C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" name="Straight Arrow Connector 50"/>
                        <wps:cNvCnPr/>
                        <wps:spPr>
                          <a:xfrm>
                            <a:off x="5862523" y="403860"/>
                            <a:ext cx="0" cy="3949700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691226" y="2040941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D41855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2" name="Straight Arrow Connector 52"/>
                        <wps:cNvCnPr/>
                        <wps:spPr>
                          <a:xfrm>
                            <a:off x="237134" y="1947367"/>
                            <a:ext cx="0" cy="2409825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21178"/>
                            <a:ext cx="498958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74DDE1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0244DF" id="Group 40" o:spid="_x0000_s1026" style="position:absolute;margin-left:-9.5pt;margin-top:3.35pt;width:492.35pt;height:371.25pt;z-index:251659264" coordsize="62532,47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">
                <v:group id="Group 41" o:spid="_x0000_s1027" style="position:absolute;left:4974;top:3730;width:51054;height:39815" coordsize="51054,39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rect id="Rectangle 42" o:spid="_x0000_s1028" style="position:absolute;top:15716;width:50958;height:240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" fillcolor="#5b9bd5 [3204]" strokecolor="#1f4d78 [1604]" strokeweight="1pt"/>
                  <v:rect id="Rectangle 43" o:spid="_x0000_s1029" style="position:absolute;left:5524;top:20383;width:40767;height:14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" fillcolor="white [3212]" strokecolor="#1f4d78 [1604]" strokeweight="1pt"/>
                  <v:rect id="Rectangle 44" o:spid="_x0000_s1030" style="position:absolute;left:31527;width:19527;height:20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" fillcolor="#5b9bd5 [3204]" stroked="f" strokeweight="1pt"/>
                  <v:rect id="Rectangle 45" o:spid="_x0000_s1031" style="position:absolute;left:35909;top:4667;width:10382;height:16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" fillcolor="white [3212]" stroked="f" strokeweight="1pt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6" o:spid="_x0000_s1032" type="#_x0000_t32" style="position:absolute;left:4989;top:45531;width:510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" strokecolor="#5b9bd5 [3204]" strokeweight="1pt">
                  <v:stroke startarrow="block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3" type="#_x0000_t202" style="position:absolute;left:29260;top:44037;width:5620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" fillcolor="white [3212]" stroked="f">
                  <v:textbox>
                    <w:txbxContent>
                      <w:p w14:paraId="15126F97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 w:rsidRPr="00990802">
                          <w:rPr>
                            <w:sz w:val="28"/>
                            <w:szCs w:val="28"/>
                          </w:rPr>
                          <w:t>7m</w:t>
                        </w:r>
                      </w:p>
                    </w:txbxContent>
                  </v:textbox>
                </v:shape>
                <v:shape id="Straight Arrow Connector 48" o:spid="_x0000_s1034" type="#_x0000_t32" style="position:absolute;left:36883;top:1639;width:190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" strokecolor="#5b9bd5 [3204]" strokeweight="1pt">
                  <v:stroke startarrow="block" endarrow="block" joinstyle="miter"/>
                </v:shape>
                <v:shape id="Text Box 2" o:spid="_x0000_s1035" type="#_x0000_t202" style="position:absolute;left:43671;width:5620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" stroked="f">
                  <v:textbox>
                    <w:txbxContent>
                      <w:p w14:paraId="2DD6196C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50" o:spid="_x0000_s1036" type="#_x0000_t32" style="position:absolute;left:58625;top:4038;width:0;height:394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" strokecolor="#5b9bd5 [3204]" strokeweight="1pt">
                  <v:stroke startarrow="block" endarrow="block" joinstyle="miter"/>
                </v:shape>
                <v:shape id="Text Box 2" o:spid="_x0000_s1037" type="#_x0000_t202" style="position:absolute;left:56912;top:20409;width:562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" stroked="f">
                  <v:textbox>
                    <w:txbxContent>
                      <w:p w14:paraId="77D41855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52" o:spid="_x0000_s1038" type="#_x0000_t32" style="position:absolute;left:2371;top:19473;width:0;height:2409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" strokecolor="#5b9bd5 [3204]" strokeweight="1pt">
                  <v:stroke startarrow="block" endarrow="block" joinstyle="miter"/>
                </v:shape>
                <v:shape id="Text Box 2" o:spid="_x0000_s1039" type="#_x0000_t202" style="position:absolute;top:30211;width:4989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" stroked="f">
                  <v:textbox>
                    <w:txbxContent>
                      <w:p w14:paraId="5574DDE1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B286FCA" w14:textId="77777777" w:rsidR="00743F5F" w:rsidRDefault="00743F5F" w:rsidP="00EC5C00"/>
    <w:p w14:paraId="2955518E" w14:textId="77777777" w:rsidR="00743F5F" w:rsidRDefault="00743F5F" w:rsidP="00EC5C00"/>
    <w:p w14:paraId="49267EC4" w14:textId="77777777" w:rsidR="00743F5F" w:rsidRDefault="00743F5F" w:rsidP="00EC5C00"/>
    <w:p w14:paraId="64D9F84C" w14:textId="77777777" w:rsidR="00743F5F" w:rsidRDefault="00743F5F" w:rsidP="00EC5C00"/>
    <w:p w14:paraId="1917664F" w14:textId="77777777" w:rsidR="00743F5F" w:rsidRDefault="00743F5F" w:rsidP="00EC5C00"/>
    <w:p w14:paraId="31BCB15A" w14:textId="77777777" w:rsidR="00743F5F" w:rsidRDefault="00743F5F" w:rsidP="00EC5C00"/>
    <w:p w14:paraId="2EEC9C91" w14:textId="77777777" w:rsidR="00743F5F" w:rsidRDefault="00743F5F" w:rsidP="00EC5C00"/>
    <w:p w14:paraId="463F3C78" w14:textId="77777777" w:rsidR="00743F5F" w:rsidRDefault="00743F5F" w:rsidP="00EC5C00"/>
    <w:p w14:paraId="02FFA09D" w14:textId="77777777" w:rsidR="00743F5F" w:rsidRDefault="00743F5F" w:rsidP="00EC5C00"/>
    <w:p w14:paraId="23C1526C" w14:textId="77777777" w:rsidR="00743F5F" w:rsidRDefault="00743F5F" w:rsidP="00EC5C00"/>
    <w:p w14:paraId="4A83B33B" w14:textId="77777777" w:rsidR="00743F5F" w:rsidRDefault="00743F5F" w:rsidP="00EC5C00"/>
    <w:p w14:paraId="397FBF8B" w14:textId="77777777" w:rsidR="00743F5F" w:rsidRDefault="00743F5F" w:rsidP="00EC5C00"/>
    <w:p w14:paraId="74E3FA8E" w14:textId="77777777" w:rsidR="00743F5F" w:rsidRDefault="00743F5F" w:rsidP="00EC5C00"/>
    <w:p w14:paraId="6910093A" w14:textId="77777777" w:rsidR="00743F5F" w:rsidRDefault="00743F5F" w:rsidP="00EC5C00"/>
    <w:p w14:paraId="273EE8CA" w14:textId="77777777" w:rsidR="00743F5F" w:rsidRDefault="00743F5F" w:rsidP="00EC5C00"/>
    <w:p w14:paraId="33754462" w14:textId="77777777" w:rsidR="00743F5F" w:rsidRDefault="00743F5F" w:rsidP="00EC5C00"/>
    <w:p w14:paraId="34CD2384" w14:textId="77777777" w:rsidR="00743F5F" w:rsidRDefault="00743F5F" w:rsidP="00EC5C00">
      <w:pPr>
        <w:rPr>
          <w:sz w:val="28"/>
          <w:szCs w:val="28"/>
        </w:rPr>
      </w:pPr>
    </w:p>
    <w:p w14:paraId="3CD85678" w14:textId="77777777" w:rsidR="00743F5F" w:rsidRDefault="00743F5F" w:rsidP="00EC5C00">
      <w:pPr>
        <w:rPr>
          <w:sz w:val="28"/>
          <w:szCs w:val="28"/>
        </w:rPr>
      </w:pPr>
    </w:p>
    <w:p w14:paraId="527A196D" w14:textId="77777777" w:rsidR="00743F5F" w:rsidRDefault="00743F5F" w:rsidP="00EC5C00">
      <w:pPr>
        <w:rPr>
          <w:sz w:val="28"/>
          <w:szCs w:val="28"/>
        </w:rPr>
      </w:pPr>
    </w:p>
    <w:p w14:paraId="312E50A7" w14:textId="77777777" w:rsidR="00743F5F" w:rsidRDefault="00743F5F" w:rsidP="00EC5C00">
      <w:pPr>
        <w:rPr>
          <w:sz w:val="28"/>
          <w:szCs w:val="28"/>
        </w:rPr>
      </w:pPr>
    </w:p>
    <w:p w14:paraId="58D8D947" w14:textId="77777777" w:rsidR="00743F5F" w:rsidRDefault="00743F5F" w:rsidP="00EC5C00">
      <w:pPr>
        <w:rPr>
          <w:sz w:val="28"/>
          <w:szCs w:val="28"/>
        </w:rPr>
      </w:pPr>
    </w:p>
    <w:p w14:paraId="121464FE" w14:textId="77777777" w:rsidR="00743F5F" w:rsidRDefault="00743F5F" w:rsidP="00EC5C00">
      <w:pPr>
        <w:rPr>
          <w:sz w:val="28"/>
          <w:szCs w:val="28"/>
        </w:rPr>
      </w:pPr>
    </w:p>
    <w:p w14:paraId="337322D7" w14:textId="77777777" w:rsidR="00743F5F" w:rsidRDefault="00743F5F" w:rsidP="00EC5C00">
      <w:pPr>
        <w:rPr>
          <w:sz w:val="28"/>
          <w:szCs w:val="28"/>
        </w:rPr>
      </w:pPr>
    </w:p>
    <w:p w14:paraId="2E4AA28D" w14:textId="77777777" w:rsidR="006C592A" w:rsidRPr="00CB6F8F" w:rsidRDefault="006C592A" w:rsidP="006C592A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Calculate the volume of concrete required for the foundations.</w:t>
      </w:r>
    </w:p>
    <w:p w14:paraId="004AD2E5" w14:textId="77777777" w:rsidR="006C592A" w:rsidRPr="00CB6F8F" w:rsidRDefault="006C592A" w:rsidP="006C592A">
      <w:pPr>
        <w:pStyle w:val="ListParagraph"/>
        <w:rPr>
          <w:rFonts w:ascii="Arial" w:hAnsi="Arial" w:cs="Arial"/>
          <w:sz w:val="22"/>
          <w:szCs w:val="22"/>
        </w:rPr>
      </w:pPr>
    </w:p>
    <w:p w14:paraId="51893C3C" w14:textId="77777777" w:rsidR="006C592A" w:rsidRPr="00CB6F8F" w:rsidRDefault="006C592A" w:rsidP="006C592A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The ratio for the concrete for foundations is a mix of 1 part cement to 3 parts sand to 6 parts aggregates. Calculate</w:t>
      </w:r>
      <w:r>
        <w:rPr>
          <w:rFonts w:ascii="Arial" w:hAnsi="Arial" w:cs="Arial"/>
          <w:sz w:val="22"/>
          <w:szCs w:val="22"/>
        </w:rPr>
        <w:t>:</w:t>
      </w:r>
    </w:p>
    <w:p w14:paraId="18D8A79C" w14:textId="77777777" w:rsidR="006C592A" w:rsidRPr="00CB6F8F" w:rsidRDefault="006C592A" w:rsidP="006C592A">
      <w:pPr>
        <w:pStyle w:val="ListParagraph"/>
        <w:rPr>
          <w:rFonts w:ascii="Arial" w:hAnsi="Arial" w:cs="Arial"/>
          <w:sz w:val="22"/>
          <w:szCs w:val="22"/>
        </w:rPr>
      </w:pPr>
    </w:p>
    <w:p w14:paraId="4AA2DD6B" w14:textId="77777777" w:rsidR="006C592A" w:rsidRPr="00CB6F8F" w:rsidRDefault="006C592A" w:rsidP="006C592A">
      <w:pPr>
        <w:pStyle w:val="ListParagraph"/>
        <w:numPr>
          <w:ilvl w:val="0"/>
          <w:numId w:val="36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How much cement is required?</w:t>
      </w:r>
    </w:p>
    <w:p w14:paraId="6515323A" w14:textId="77777777" w:rsidR="006C592A" w:rsidRPr="00CB6F8F" w:rsidRDefault="006C592A" w:rsidP="006C592A">
      <w:pPr>
        <w:pStyle w:val="ListParagraph"/>
        <w:numPr>
          <w:ilvl w:val="0"/>
          <w:numId w:val="36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How much sand is required?</w:t>
      </w:r>
    </w:p>
    <w:p w14:paraId="7934CB89" w14:textId="77777777" w:rsidR="006C592A" w:rsidRPr="00CB6F8F" w:rsidRDefault="006C592A" w:rsidP="006C592A">
      <w:pPr>
        <w:pStyle w:val="ListParagraph"/>
        <w:numPr>
          <w:ilvl w:val="0"/>
          <w:numId w:val="36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How much aggregate is required?</w:t>
      </w:r>
    </w:p>
    <w:p w14:paraId="79713942" w14:textId="77777777" w:rsidR="006C592A" w:rsidRDefault="006C592A" w:rsidP="006C592A">
      <w:pPr>
        <w:pStyle w:val="Answer"/>
        <w:ind w:left="0"/>
      </w:pPr>
    </w:p>
    <w:p w14:paraId="6F5A23C6" w14:textId="77777777" w:rsidR="006E1028" w:rsidRDefault="006E1028" w:rsidP="00743F5F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FF766" w14:textId="77777777" w:rsidR="00A37936" w:rsidRDefault="00A37936">
      <w:pPr>
        <w:spacing w:before="0" w:after="0"/>
      </w:pPr>
      <w:r>
        <w:separator/>
      </w:r>
    </w:p>
  </w:endnote>
  <w:endnote w:type="continuationSeparator" w:id="0">
    <w:p w14:paraId="5CA011A0" w14:textId="77777777" w:rsidR="00A37936" w:rsidRDefault="00A379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E454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67C9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85BEA2" wp14:editId="41EF33E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A6D68BE" w14:textId="68EC18F6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F97099" w:rsidRPr="00F97099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2582D2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85BEA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40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" fillcolor="window" strokecolor="window" strokeweight=".5pt">
              <v:textbox>
                <w:txbxContent>
                  <w:p w14:paraId="6A6D68BE" w14:textId="68EC18F6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F97099" w:rsidRPr="00F97099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2582D2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0A60F37" wp14:editId="4DA2679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0F905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EBBCB" w14:textId="77777777" w:rsidR="00A37936" w:rsidRDefault="00A37936">
      <w:pPr>
        <w:spacing w:before="0" w:after="0"/>
      </w:pPr>
      <w:r>
        <w:separator/>
      </w:r>
    </w:p>
  </w:footnote>
  <w:footnote w:type="continuationSeparator" w:id="0">
    <w:p w14:paraId="452E2D0F" w14:textId="77777777" w:rsidR="00A37936" w:rsidRDefault="00A379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CE5D5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030F" w14:textId="5A593512" w:rsidR="00AC44B4" w:rsidRDefault="00AC44B4" w:rsidP="00AC44B4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7953883C" wp14:editId="073A158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4CA60B59" w14:textId="5E4BD641" w:rsidR="00AC44B4" w:rsidRDefault="00AC44B4" w:rsidP="00AC44B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149E6421" wp14:editId="36C5D36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98A7C8" id="Straight Connector 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3BBEC5F3" w14:textId="434EBB7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7645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54881"/>
    <w:multiLevelType w:val="hybridMultilevel"/>
    <w:tmpl w:val="5B16E802"/>
    <w:lvl w:ilvl="0" w:tplc="91A02A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510842">
    <w:abstractNumId w:val="4"/>
  </w:num>
  <w:num w:numId="2" w16cid:durableId="878010030">
    <w:abstractNumId w:val="16"/>
  </w:num>
  <w:num w:numId="3" w16cid:durableId="1993606603">
    <w:abstractNumId w:val="23"/>
  </w:num>
  <w:num w:numId="4" w16cid:durableId="949901253">
    <w:abstractNumId w:val="18"/>
  </w:num>
  <w:num w:numId="5" w16cid:durableId="1778870545">
    <w:abstractNumId w:val="8"/>
  </w:num>
  <w:num w:numId="6" w16cid:durableId="764761882">
    <w:abstractNumId w:val="17"/>
  </w:num>
  <w:num w:numId="7" w16cid:durableId="1340038781">
    <w:abstractNumId w:val="8"/>
  </w:num>
  <w:num w:numId="8" w16cid:durableId="1675912266">
    <w:abstractNumId w:val="1"/>
  </w:num>
  <w:num w:numId="9" w16cid:durableId="255987880">
    <w:abstractNumId w:val="8"/>
    <w:lvlOverride w:ilvl="0">
      <w:startOverride w:val="1"/>
    </w:lvlOverride>
  </w:num>
  <w:num w:numId="10" w16cid:durableId="1251356070">
    <w:abstractNumId w:val="19"/>
  </w:num>
  <w:num w:numId="11" w16cid:durableId="398744855">
    <w:abstractNumId w:val="15"/>
  </w:num>
  <w:num w:numId="12" w16cid:durableId="673150719">
    <w:abstractNumId w:val="6"/>
  </w:num>
  <w:num w:numId="13" w16cid:durableId="449204782">
    <w:abstractNumId w:val="14"/>
  </w:num>
  <w:num w:numId="14" w16cid:durableId="1268544777">
    <w:abstractNumId w:val="20"/>
  </w:num>
  <w:num w:numId="15" w16cid:durableId="1295872830">
    <w:abstractNumId w:val="12"/>
  </w:num>
  <w:num w:numId="16" w16cid:durableId="2120105919">
    <w:abstractNumId w:val="7"/>
  </w:num>
  <w:num w:numId="17" w16cid:durableId="216085298">
    <w:abstractNumId w:val="25"/>
  </w:num>
  <w:num w:numId="18" w16cid:durableId="1858613430">
    <w:abstractNumId w:val="26"/>
  </w:num>
  <w:num w:numId="19" w16cid:durableId="454762028">
    <w:abstractNumId w:val="3"/>
  </w:num>
  <w:num w:numId="20" w16cid:durableId="888078825">
    <w:abstractNumId w:val="2"/>
  </w:num>
  <w:num w:numId="21" w16cid:durableId="1077703476">
    <w:abstractNumId w:val="10"/>
  </w:num>
  <w:num w:numId="22" w16cid:durableId="1953046212">
    <w:abstractNumId w:val="10"/>
    <w:lvlOverride w:ilvl="0">
      <w:startOverride w:val="1"/>
    </w:lvlOverride>
  </w:num>
  <w:num w:numId="23" w16cid:durableId="1340307623">
    <w:abstractNumId w:val="24"/>
  </w:num>
  <w:num w:numId="24" w16cid:durableId="316737468">
    <w:abstractNumId w:val="10"/>
    <w:lvlOverride w:ilvl="0">
      <w:startOverride w:val="1"/>
    </w:lvlOverride>
  </w:num>
  <w:num w:numId="25" w16cid:durableId="1361054503">
    <w:abstractNumId w:val="10"/>
    <w:lvlOverride w:ilvl="0">
      <w:startOverride w:val="1"/>
    </w:lvlOverride>
  </w:num>
  <w:num w:numId="26" w16cid:durableId="1493522290">
    <w:abstractNumId w:val="11"/>
  </w:num>
  <w:num w:numId="27" w16cid:durableId="2123574159">
    <w:abstractNumId w:val="21"/>
  </w:num>
  <w:num w:numId="28" w16cid:durableId="1568951542">
    <w:abstractNumId w:val="10"/>
    <w:lvlOverride w:ilvl="0">
      <w:startOverride w:val="1"/>
    </w:lvlOverride>
  </w:num>
  <w:num w:numId="29" w16cid:durableId="1435980478">
    <w:abstractNumId w:val="22"/>
  </w:num>
  <w:num w:numId="30" w16cid:durableId="639308512">
    <w:abstractNumId w:val="10"/>
  </w:num>
  <w:num w:numId="31" w16cid:durableId="44914155">
    <w:abstractNumId w:val="10"/>
    <w:lvlOverride w:ilvl="0">
      <w:startOverride w:val="1"/>
    </w:lvlOverride>
  </w:num>
  <w:num w:numId="32" w16cid:durableId="646977573">
    <w:abstractNumId w:val="10"/>
    <w:lvlOverride w:ilvl="0">
      <w:startOverride w:val="1"/>
    </w:lvlOverride>
  </w:num>
  <w:num w:numId="33" w16cid:durableId="151995439">
    <w:abstractNumId w:val="0"/>
  </w:num>
  <w:num w:numId="34" w16cid:durableId="1555503601">
    <w:abstractNumId w:val="13"/>
  </w:num>
  <w:num w:numId="35" w16cid:durableId="1298950760">
    <w:abstractNumId w:val="5"/>
  </w:num>
  <w:num w:numId="36" w16cid:durableId="1307783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F5F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17E14"/>
    <w:rsid w:val="00474F67"/>
    <w:rsid w:val="0048500D"/>
    <w:rsid w:val="00524E1B"/>
    <w:rsid w:val="00585ED5"/>
    <w:rsid w:val="005F00F2"/>
    <w:rsid w:val="006124C0"/>
    <w:rsid w:val="006135C0"/>
    <w:rsid w:val="0064344C"/>
    <w:rsid w:val="006642FD"/>
    <w:rsid w:val="006807B0"/>
    <w:rsid w:val="00691B95"/>
    <w:rsid w:val="006B798A"/>
    <w:rsid w:val="006C592A"/>
    <w:rsid w:val="006D3AA3"/>
    <w:rsid w:val="006D4994"/>
    <w:rsid w:val="006E1028"/>
    <w:rsid w:val="006E19C2"/>
    <w:rsid w:val="006F7BAF"/>
    <w:rsid w:val="00743F5F"/>
    <w:rsid w:val="00797FA7"/>
    <w:rsid w:val="008C1F1C"/>
    <w:rsid w:val="008D47A6"/>
    <w:rsid w:val="009975A0"/>
    <w:rsid w:val="009C5C6E"/>
    <w:rsid w:val="00A2454C"/>
    <w:rsid w:val="00A37936"/>
    <w:rsid w:val="00AC44B4"/>
    <w:rsid w:val="00AE245C"/>
    <w:rsid w:val="00AF31AD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24667"/>
    <w:rsid w:val="00D51C40"/>
    <w:rsid w:val="00D56B82"/>
    <w:rsid w:val="00DA2485"/>
    <w:rsid w:val="00DC1320"/>
    <w:rsid w:val="00DE29A8"/>
    <w:rsid w:val="00F03E33"/>
    <w:rsid w:val="00F15749"/>
    <w:rsid w:val="00F42A36"/>
    <w:rsid w:val="00F82617"/>
    <w:rsid w:val="00F91E19"/>
    <w:rsid w:val="00F967EC"/>
    <w:rsid w:val="00F970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F08A7B"/>
  <w15:docId w15:val="{7D8D354F-A3A2-42F4-874E-D17779C10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43F5F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  <w:style w:type="paragraph" w:styleId="Revision">
    <w:name w:val="Revision"/>
    <w:hidden/>
    <w:semiHidden/>
    <w:rsid w:val="00F9709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1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77DD8D-D9B1-4088-A475-21E3C759A9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A894BE-5C0A-4EB8-A3A5-FB0FB0DA9A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D0A58-B625-4781-B280-FA9A8F089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3</TotalTime>
  <Pages>1</Pages>
  <Words>102</Words>
  <Characters>382</Characters>
  <Application>Microsoft Office Word</Application>
  <DocSecurity>0</DocSecurity>
  <Lines>25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2013-05-15T12:05:00Z</cp:lastPrinted>
  <dcterms:created xsi:type="dcterms:W3CDTF">2021-06-11T13:27:00Z</dcterms:created>
  <dcterms:modified xsi:type="dcterms:W3CDTF">2025-11-12T17:38:00Z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